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95" w:rsidRPr="00F66DF8" w:rsidRDefault="00955C95" w:rsidP="00955C95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/>
          <w:bCs w:val="0"/>
          <w:sz w:val="36"/>
          <w:szCs w:val="36"/>
          <w:lang w:eastAsia="en-US"/>
        </w:rPr>
      </w:pPr>
      <w:r w:rsidRPr="00F66DF8">
        <w:rPr>
          <w:rFonts w:ascii="Times New Roman" w:hAnsi="Times New Roman"/>
          <w:bCs w:val="0"/>
          <w:sz w:val="36"/>
          <w:szCs w:val="36"/>
          <w:lang w:eastAsia="en-US"/>
        </w:rPr>
        <w:t>Титульный лист отчета о проведении специальной о</w:t>
      </w:r>
      <w:bookmarkStart w:id="0" w:name="_GoBack"/>
      <w:bookmarkEnd w:id="0"/>
      <w:r w:rsidRPr="00F66DF8">
        <w:rPr>
          <w:rFonts w:ascii="Times New Roman" w:hAnsi="Times New Roman"/>
          <w:bCs w:val="0"/>
          <w:sz w:val="36"/>
          <w:szCs w:val="36"/>
          <w:lang w:eastAsia="en-US"/>
        </w:rPr>
        <w:t>ценки условий труда</w:t>
      </w:r>
    </w:p>
    <w:tbl>
      <w:tblPr>
        <w:tblpPr w:leftFromText="181" w:rightFromText="181" w:vertAnchor="page" w:horzAnchor="margin" w:tblpXSpec="right" w:tblpY="3272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955C95" w:rsidRPr="00F66DF8" w:rsidTr="00955C95">
        <w:tc>
          <w:tcPr>
            <w:tcW w:w="4177" w:type="dxa"/>
          </w:tcPr>
          <w:p w:rsidR="00955C95" w:rsidRPr="00F66DF8" w:rsidRDefault="00955C95" w:rsidP="00955C95">
            <w:pPr>
              <w:spacing w:line="360" w:lineRule="auto"/>
              <w:rPr>
                <w:color w:val="000000"/>
                <w:szCs w:val="24"/>
              </w:rPr>
            </w:pPr>
            <w:r w:rsidRPr="00F66DF8">
              <w:rPr>
                <w:color w:val="000000"/>
                <w:szCs w:val="24"/>
              </w:rPr>
              <w:t>УТВЕРЖДАЮ</w:t>
            </w:r>
          </w:p>
          <w:p w:rsidR="00955C95" w:rsidRPr="00F66DF8" w:rsidRDefault="00955C95" w:rsidP="00955C95">
            <w:pPr>
              <w:rPr>
                <w:color w:val="000000"/>
                <w:szCs w:val="24"/>
              </w:rPr>
            </w:pPr>
            <w:r w:rsidRPr="00F66DF8">
              <w:rPr>
                <w:color w:val="000000"/>
                <w:szCs w:val="24"/>
              </w:rPr>
              <w:t>Председатель комиссии</w:t>
            </w:r>
          </w:p>
          <w:p w:rsidR="00955C95" w:rsidRPr="00F66DF8" w:rsidRDefault="00955C95" w:rsidP="00955C95">
            <w:pPr>
              <w:rPr>
                <w:color w:val="000000"/>
                <w:szCs w:val="24"/>
              </w:rPr>
            </w:pPr>
            <w:r w:rsidRPr="00F66DF8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955C95" w:rsidRPr="00F66DF8" w:rsidRDefault="00955C95" w:rsidP="00030D8C">
      <w:pPr>
        <w:rPr>
          <w:color w:val="000000"/>
          <w:szCs w:val="24"/>
        </w:rPr>
      </w:pPr>
    </w:p>
    <w:p w:rsidR="00955C95" w:rsidRPr="00F66DF8" w:rsidRDefault="00955C95" w:rsidP="00955C95">
      <w:pPr>
        <w:ind w:left="5954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tbl>
      <w:tblPr>
        <w:tblpPr w:leftFromText="181" w:rightFromText="181" w:vertAnchor="page" w:horzAnchor="margin" w:tblpXSpec="right" w:tblpY="4724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1"/>
        <w:gridCol w:w="120"/>
        <w:gridCol w:w="2375"/>
      </w:tblGrid>
      <w:tr w:rsidR="00955C95" w:rsidRPr="00F66DF8" w:rsidTr="00955C95">
        <w:tc>
          <w:tcPr>
            <w:tcW w:w="1701" w:type="dxa"/>
            <w:tcBorders>
              <w:bottom w:val="single" w:sz="4" w:space="0" w:color="auto"/>
            </w:tcBorders>
          </w:tcPr>
          <w:p w:rsidR="00955C95" w:rsidRPr="00F66DF8" w:rsidRDefault="00955C95" w:rsidP="00955C9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0" w:type="dxa"/>
          </w:tcPr>
          <w:p w:rsidR="00955C95" w:rsidRPr="00F66DF8" w:rsidRDefault="00955C95" w:rsidP="00955C95">
            <w:pPr>
              <w:jc w:val="center"/>
              <w:rPr>
                <w:color w:val="000000"/>
                <w:sz w:val="20"/>
              </w:rPr>
            </w:pPr>
            <w:bookmarkStart w:id="1" w:name="com_boss"/>
            <w:bookmarkEnd w:id="1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955C95" w:rsidRPr="00F66DF8" w:rsidRDefault="00D2227F" w:rsidP="00D2227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Ковалева Е.Д.</w:t>
            </w:r>
          </w:p>
        </w:tc>
      </w:tr>
      <w:tr w:rsidR="00955C95" w:rsidRPr="00F66DF8" w:rsidTr="00955C95">
        <w:tc>
          <w:tcPr>
            <w:tcW w:w="1701" w:type="dxa"/>
            <w:tcBorders>
              <w:top w:val="single" w:sz="4" w:space="0" w:color="auto"/>
            </w:tcBorders>
          </w:tcPr>
          <w:p w:rsidR="00955C95" w:rsidRPr="00F66DF8" w:rsidRDefault="00955C95" w:rsidP="00955C9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66DF8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20" w:type="dxa"/>
          </w:tcPr>
          <w:p w:rsidR="00955C95" w:rsidRPr="00F66DF8" w:rsidRDefault="00955C95" w:rsidP="00955C9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955C95" w:rsidRPr="00F66DF8" w:rsidRDefault="00955C95" w:rsidP="00955C9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66DF8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</w:p>
    <w:p w:rsidR="00677620" w:rsidRPr="00F66DF8" w:rsidRDefault="00677620" w:rsidP="00955C95">
      <w:pPr>
        <w:ind w:left="5387"/>
        <w:jc w:val="center"/>
        <w:rPr>
          <w:color w:val="000000"/>
          <w:szCs w:val="24"/>
        </w:rPr>
      </w:pPr>
    </w:p>
    <w:p w:rsidR="00677620" w:rsidRPr="00F66DF8" w:rsidRDefault="00677620" w:rsidP="00955C95">
      <w:pPr>
        <w:ind w:left="5387"/>
        <w:jc w:val="center"/>
        <w:rPr>
          <w:color w:val="000000"/>
          <w:szCs w:val="24"/>
        </w:rPr>
      </w:pPr>
    </w:p>
    <w:p w:rsidR="00955C95" w:rsidRPr="00F66DF8" w:rsidRDefault="00955C95" w:rsidP="00955C95">
      <w:pPr>
        <w:ind w:left="5387"/>
        <w:jc w:val="center"/>
        <w:rPr>
          <w:color w:val="000000"/>
          <w:szCs w:val="24"/>
        </w:rPr>
      </w:pPr>
      <w:r w:rsidRPr="00F66DF8">
        <w:rPr>
          <w:color w:val="000000"/>
          <w:szCs w:val="24"/>
        </w:rPr>
        <w:t>«___»____________ 20</w:t>
      </w:r>
      <w:r w:rsidR="000326D2" w:rsidRPr="00F66DF8">
        <w:rPr>
          <w:color w:val="000000"/>
          <w:szCs w:val="24"/>
        </w:rPr>
        <w:t>2</w:t>
      </w:r>
      <w:r w:rsidRPr="00F66DF8">
        <w:rPr>
          <w:color w:val="000000"/>
          <w:szCs w:val="24"/>
        </w:rPr>
        <w:t>__ г.</w:t>
      </w:r>
    </w:p>
    <w:p w:rsidR="00955C95" w:rsidRPr="00F66DF8" w:rsidRDefault="00955C95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F66DF8" w:rsidRDefault="005256D9" w:rsidP="00030D8C">
      <w:pPr>
        <w:pStyle w:val="NoSpacing"/>
        <w:rPr>
          <w:rFonts w:ascii="Times New Roman" w:hAnsi="Times New Roman"/>
          <w:sz w:val="36"/>
          <w:szCs w:val="36"/>
        </w:rPr>
      </w:pPr>
    </w:p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F66DF8">
        <w:rPr>
          <w:rFonts w:ascii="Times New Roman" w:hAnsi="Times New Roman"/>
          <w:b/>
          <w:sz w:val="36"/>
          <w:szCs w:val="36"/>
        </w:rPr>
        <w:t>ОТЧЕТ</w:t>
      </w:r>
    </w:p>
    <w:p w:rsidR="00BF77E5" w:rsidRPr="00F66DF8" w:rsidRDefault="005256D9" w:rsidP="005256D9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F66DF8">
        <w:rPr>
          <w:rFonts w:ascii="Times New Roman" w:hAnsi="Times New Roman"/>
          <w:b/>
          <w:sz w:val="36"/>
          <w:szCs w:val="36"/>
        </w:rPr>
        <w:t>о проведении специальной оце</w:t>
      </w:r>
      <w:r w:rsidRPr="00F66DF8">
        <w:rPr>
          <w:rFonts w:ascii="Times New Roman" w:hAnsi="Times New Roman"/>
          <w:b/>
          <w:sz w:val="36"/>
          <w:szCs w:val="36"/>
        </w:rPr>
        <w:t>н</w:t>
      </w:r>
      <w:r w:rsidRPr="00F66DF8">
        <w:rPr>
          <w:rFonts w:ascii="Times New Roman" w:hAnsi="Times New Roman"/>
          <w:b/>
          <w:sz w:val="36"/>
          <w:szCs w:val="36"/>
        </w:rPr>
        <w:t>ки условий труда</w:t>
      </w:r>
      <w:r w:rsidR="00BF77E5" w:rsidRPr="00F66DF8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BF77E5" w:rsidRPr="00F66DF8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BF77E5" w:rsidRPr="00F66DF8" w:rsidRDefault="00BF77E5" w:rsidP="00BF77E5">
      <w:pPr>
        <w:jc w:val="center"/>
      </w:pPr>
      <w:r w:rsidRPr="00F66DF8">
        <w:t xml:space="preserve">(идентификационный номер СОУТ: </w:t>
      </w:r>
      <w:r w:rsidRPr="00F66DF8">
        <w:rPr>
          <w:u w:val="single"/>
        </w:rPr>
        <w:t> </w:t>
      </w:r>
      <w:r w:rsidRPr="00F66DF8">
        <w:rPr>
          <w:u w:val="single"/>
        </w:rPr>
        <w:fldChar w:fldCharType="begin"/>
      </w:r>
      <w:r w:rsidRPr="00F66DF8">
        <w:rPr>
          <w:u w:val="single"/>
        </w:rPr>
        <w:instrText xml:space="preserve"> DOCVARIABLE sout_id \* MERGEFORMAT </w:instrText>
      </w:r>
      <w:r w:rsidRPr="00F66DF8">
        <w:rPr>
          <w:u w:val="single"/>
        </w:rPr>
        <w:fldChar w:fldCharType="separate"/>
      </w:r>
      <w:r w:rsidR="00D2227F">
        <w:rPr>
          <w:u w:val="single"/>
        </w:rPr>
        <w:t>327055</w:t>
      </w:r>
      <w:r w:rsidRPr="00F66DF8">
        <w:rPr>
          <w:u w:val="single"/>
        </w:rPr>
        <w:fldChar w:fldCharType="end"/>
      </w:r>
      <w:proofErr w:type="gramStart"/>
      <w:r w:rsidRPr="00F66DF8">
        <w:rPr>
          <w:u w:val="single"/>
        </w:rPr>
        <w:t> </w:t>
      </w:r>
      <w:r w:rsidRPr="00F66DF8">
        <w:t>)</w:t>
      </w:r>
      <w:proofErr w:type="gramEnd"/>
    </w:p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F66DF8" w:rsidTr="005256D9">
        <w:trPr>
          <w:jc w:val="center"/>
        </w:trPr>
        <w:tc>
          <w:tcPr>
            <w:tcW w:w="8044" w:type="dxa"/>
            <w:tcBorders>
              <w:bottom w:val="single" w:sz="4" w:space="0" w:color="auto"/>
            </w:tcBorders>
          </w:tcPr>
          <w:p w:rsidR="00D2227F" w:rsidRDefault="005256D9" w:rsidP="005256D9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</w:rPr>
            </w:pPr>
            <w:r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 </w:t>
            </w:r>
            <w:r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begin"/>
            </w:r>
            <w:r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instrText xml:space="preserve"> DOCVARIABLE "org" \* MERGEFORMAT </w:instrText>
            </w:r>
            <w:r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separate"/>
            </w:r>
            <w:r w:rsidR="00D2227F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</w:rPr>
              <w:t>Муниципальное</w:t>
            </w:r>
            <w:r w:rsidR="00D2227F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автономное учреждение</w:t>
            </w:r>
          </w:p>
          <w:p w:rsidR="005256D9" w:rsidRPr="00F66DF8" w:rsidRDefault="00D2227F" w:rsidP="005256D9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36"/>
                <w:szCs w:val="36"/>
                <w:vertAlign w:val="superscript"/>
              </w:rPr>
            </w:pPr>
            <w:r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«Бизнес-инкубатор «Новация» </w:t>
            </w:r>
            <w:r w:rsidR="005256D9"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end"/>
            </w:r>
            <w:r w:rsidR="005256D9" w:rsidRPr="00F66DF8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ab/>
            </w:r>
          </w:p>
        </w:tc>
      </w:tr>
    </w:tbl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F66DF8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F66DF8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2227F" w:rsidRPr="00D222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182106,</w:t>
            </w:r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Псковская область, г. Великие Луки, ул. </w:t>
            </w:r>
            <w:proofErr w:type="spellStart"/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Заслонова</w:t>
            </w:r>
            <w:proofErr w:type="spellEnd"/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15 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F66DF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F66DF8" w:rsidTr="005256D9">
        <w:trPr>
          <w:jc w:val="center"/>
        </w:trPr>
        <w:tc>
          <w:tcPr>
            <w:tcW w:w="10137" w:type="dxa"/>
          </w:tcPr>
          <w:p w:rsidR="005256D9" w:rsidRPr="00F66DF8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2227F" w:rsidRPr="00D222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6025035359</w:t>
            </w:r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F66DF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F77E5" w:rsidRPr="00F66DF8" w:rsidTr="00BF77E5">
        <w:trPr>
          <w:jc w:val="center"/>
        </w:trPr>
        <w:tc>
          <w:tcPr>
            <w:tcW w:w="10137" w:type="dxa"/>
          </w:tcPr>
          <w:p w:rsidR="00BF77E5" w:rsidRPr="00F66DF8" w:rsidRDefault="00BF77E5" w:rsidP="00BF77E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</w:instrText>
            </w:r>
            <w:r w:rsidRPr="00F66DF8">
              <w:rPr>
                <w:rStyle w:val="a9"/>
                <w:i/>
                <w:u w:val="none"/>
              </w:rPr>
              <w:instrText>kpp_code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" \* MERGEFORMAT 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2227F" w:rsidRPr="00D222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602501001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F66DF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F77E5" w:rsidRPr="00F66DF8" w:rsidRDefault="00BF77E5" w:rsidP="00BF77E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F66DF8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F66DF8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2227F" w:rsidRPr="00D222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1106025000784</w:t>
            </w:r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F66DF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F66DF8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F66DF8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2227F" w:rsidRPr="00D222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70</w:t>
            </w:r>
            <w:r w:rsidR="00D222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.22 </w:t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F66DF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F66DF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F66DF8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66DF8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F66DF8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F66DF8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F66DF8" w:rsidRDefault="00A103F1" w:rsidP="00A103F1">
      <w:r w:rsidRPr="00F66DF8">
        <w:t>Члены комиссии по проведению специальной оценки условий труда:</w:t>
      </w:r>
    </w:p>
    <w:p w:rsidR="00A103F1" w:rsidRPr="00F66DF8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F66DF8" w:rsidTr="00D2227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F66DF8" w:rsidRDefault="00D2227F" w:rsidP="00A103F1">
            <w:pPr>
              <w:pStyle w:val="aa"/>
            </w:pPr>
            <w:proofErr w:type="spellStart"/>
            <w:r>
              <w:t>Крикливец</w:t>
            </w:r>
            <w:proofErr w:type="spellEnd"/>
            <w:r>
              <w:t xml:space="preserve"> Василий Николаевич</w:t>
            </w:r>
          </w:p>
        </w:tc>
        <w:tc>
          <w:tcPr>
            <w:tcW w:w="284" w:type="dxa"/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F66DF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</w:tr>
      <w:tr w:rsidR="00A103F1" w:rsidRPr="00F66DF8" w:rsidTr="00D2227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  <w:r w:rsidRPr="00F66D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F66DF8" w:rsidRDefault="00D2227F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F66DF8" w:rsidRDefault="00A103F1" w:rsidP="00A103F1">
            <w:pPr>
              <w:pStyle w:val="aa"/>
              <w:rPr>
                <w:vertAlign w:val="superscript"/>
              </w:rPr>
            </w:pPr>
            <w:r w:rsidRPr="00F66DF8">
              <w:rPr>
                <w:vertAlign w:val="superscript"/>
              </w:rPr>
              <w:t>(дата)</w:t>
            </w:r>
          </w:p>
        </w:tc>
      </w:tr>
      <w:tr w:rsidR="00D2227F" w:rsidRPr="00D2227F" w:rsidTr="00D2227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  <w:proofErr w:type="spellStart"/>
            <w:r>
              <w:t>Дельцова</w:t>
            </w:r>
            <w:proofErr w:type="spellEnd"/>
            <w:r>
              <w:t xml:space="preserve">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27F" w:rsidRPr="00D2227F" w:rsidRDefault="00D2227F" w:rsidP="00A103F1">
            <w:pPr>
              <w:pStyle w:val="aa"/>
            </w:pPr>
          </w:p>
        </w:tc>
      </w:tr>
      <w:tr w:rsidR="00D2227F" w:rsidRPr="00D2227F" w:rsidTr="00D2227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  <w:r w:rsidRPr="00D222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  <w:r w:rsidRPr="00D222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227F" w:rsidRPr="00D2227F" w:rsidRDefault="00D2227F" w:rsidP="00A103F1">
            <w:pPr>
              <w:pStyle w:val="aa"/>
              <w:rPr>
                <w:vertAlign w:val="superscript"/>
              </w:rPr>
            </w:pPr>
            <w:r w:rsidRPr="00D2227F">
              <w:rPr>
                <w:vertAlign w:val="superscript"/>
              </w:rPr>
              <w:t>(дата)</w:t>
            </w:r>
          </w:p>
        </w:tc>
      </w:tr>
    </w:tbl>
    <w:p w:rsidR="00D5110A" w:rsidRPr="00F66DF8" w:rsidRDefault="00D5110A" w:rsidP="00A103F1"/>
    <w:sectPr w:rsidR="00D5110A" w:rsidRPr="00F66DF8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443" w:rsidRDefault="00D26443" w:rsidP="00D2227F">
      <w:r>
        <w:separator/>
      </w:r>
    </w:p>
  </w:endnote>
  <w:endnote w:type="continuationSeparator" w:id="0">
    <w:p w:rsidR="00D26443" w:rsidRDefault="00D26443" w:rsidP="00D2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443" w:rsidRDefault="00D26443" w:rsidP="00D2227F">
      <w:r>
        <w:separator/>
      </w:r>
    </w:p>
  </w:footnote>
  <w:footnote w:type="continuationSeparator" w:id="0">
    <w:p w:rsidR="00D26443" w:rsidRDefault="00D26443" w:rsidP="00D22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7F" w:rsidRDefault="00D2227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r" w:val="182106, Псковская область, г. Великие Луки, ул. Заслонова, 15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22.04.2021"/>
    <w:docVar w:name="D_prikaz" w:val="22.04.2021"/>
    <w:docVar w:name="doc_type" w:val="8"/>
    <w:docVar w:name="fill_date" w:val="   "/>
    <w:docVar w:name="inn" w:val="6025035359 "/>
    <w:docVar w:name="kpp_code" w:val="602501001"/>
    <w:docVar w:name="N_dog" w:val="43952-220421"/>
    <w:docVar w:name="N_prikaz" w:val="3-П"/>
    <w:docVar w:name="ogrn" w:val="1106025000784 "/>
    <w:docVar w:name="okved" w:val="70.22 "/>
    <w:docVar w:name="org" w:val="Муниципальном автономном учреждении «Бизнес-инкубатор «Новация» "/>
    <w:docVar w:name="org_guid" w:val="C89CC7E3EE7A4403B5404973669A2C8A"/>
    <w:docVar w:name="org_id" w:val="19"/>
    <w:docVar w:name="rbtd_name" w:val="Муниципальное автономное учреждение «Бизнес-инкубатор «Новация»"/>
    <w:docVar w:name="sout_id" w:val="327055"/>
    <w:docVar w:name="sv_docs" w:val="1"/>
  </w:docVars>
  <w:rsids>
    <w:rsidRoot w:val="00D2227F"/>
    <w:rsid w:val="0002033E"/>
    <w:rsid w:val="00030D8C"/>
    <w:rsid w:val="000326D2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77620"/>
    <w:rsid w:val="0069573D"/>
    <w:rsid w:val="00725C51"/>
    <w:rsid w:val="00775987"/>
    <w:rsid w:val="007C5F65"/>
    <w:rsid w:val="00820552"/>
    <w:rsid w:val="00955C95"/>
    <w:rsid w:val="009647F7"/>
    <w:rsid w:val="00972175"/>
    <w:rsid w:val="009A1326"/>
    <w:rsid w:val="009A2670"/>
    <w:rsid w:val="009D6532"/>
    <w:rsid w:val="00A026A4"/>
    <w:rsid w:val="00A103F1"/>
    <w:rsid w:val="00A27EAD"/>
    <w:rsid w:val="00B12F45"/>
    <w:rsid w:val="00B2089E"/>
    <w:rsid w:val="00B3448B"/>
    <w:rsid w:val="00BA560A"/>
    <w:rsid w:val="00BF77E5"/>
    <w:rsid w:val="00C0355B"/>
    <w:rsid w:val="00C30DA5"/>
    <w:rsid w:val="00C93056"/>
    <w:rsid w:val="00CA2E96"/>
    <w:rsid w:val="00CC6DBE"/>
    <w:rsid w:val="00CD2568"/>
    <w:rsid w:val="00CF5E67"/>
    <w:rsid w:val="00D11966"/>
    <w:rsid w:val="00D2227F"/>
    <w:rsid w:val="00D26443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12774"/>
    <w:rsid w:val="00F262EE"/>
    <w:rsid w:val="00F46A20"/>
    <w:rsid w:val="00F66DF8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955C9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955C95"/>
    <w:rPr>
      <w:rFonts w:ascii="Cambria" w:eastAsia="Times New Roman" w:hAnsi="Cambria" w:cs="Times New Roman"/>
      <w:b/>
      <w:bCs/>
      <w:sz w:val="26"/>
      <w:szCs w:val="26"/>
    </w:rPr>
  </w:style>
  <w:style w:type="paragraph" w:styleId="ab">
    <w:name w:val="header"/>
    <w:basedOn w:val="a"/>
    <w:link w:val="ac"/>
    <w:rsid w:val="00D222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2227F"/>
    <w:rPr>
      <w:sz w:val="24"/>
    </w:rPr>
  </w:style>
  <w:style w:type="paragraph" w:styleId="ad">
    <w:name w:val="footer"/>
    <w:basedOn w:val="a"/>
    <w:link w:val="ae"/>
    <w:rsid w:val="00D222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222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sv_doc_save.dot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Титульный лист </vt:lpstr>
      <vt:lpstr>        Титульный лист отчета о проведении специальной оценки условий труда</vt:lpstr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Usr</dc:creator>
  <cp:lastModifiedBy>Usr</cp:lastModifiedBy>
  <cp:revision>1</cp:revision>
  <dcterms:created xsi:type="dcterms:W3CDTF">2021-05-17T08:46:00Z</dcterms:created>
  <dcterms:modified xsi:type="dcterms:W3CDTF">2021-05-17T08:48:00Z</dcterms:modified>
</cp:coreProperties>
</file>